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099" w:rsidRDefault="008D6099" w:rsidP="008D60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KYNGDOM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8D6099" w:rsidRDefault="008D6099" w:rsidP="008D60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8D6099" w:rsidRDefault="008D6099" w:rsidP="008D60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D6099" w:rsidRDefault="008D6099" w:rsidP="008D60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D6099" w:rsidRDefault="008D6099" w:rsidP="008D60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Aug.1427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Powton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Devon, by the Bishop.</w:t>
      </w:r>
    </w:p>
    <w:p w:rsidR="008D6099" w:rsidRDefault="008D6099" w:rsidP="008D60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p.112)</w:t>
      </w:r>
    </w:p>
    <w:p w:rsidR="008D6099" w:rsidRDefault="008D6099" w:rsidP="008D60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D6099" w:rsidRDefault="008D6099" w:rsidP="008D60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8D6099" w:rsidRDefault="008D6099" w:rsidP="008D60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May 2016</w:t>
      </w:r>
      <w:bookmarkStart w:id="0" w:name="_GoBack"/>
      <w:bookmarkEnd w:id="0"/>
    </w:p>
    <w:sectPr w:rsidR="006B2F86" w:rsidRPr="008D609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6099" w:rsidRDefault="008D6099" w:rsidP="00E71FC3">
      <w:pPr>
        <w:spacing w:after="0" w:line="240" w:lineRule="auto"/>
      </w:pPr>
      <w:r>
        <w:separator/>
      </w:r>
    </w:p>
  </w:endnote>
  <w:endnote w:type="continuationSeparator" w:id="0">
    <w:p w:rsidR="008D6099" w:rsidRDefault="008D609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6099" w:rsidRDefault="008D6099" w:rsidP="00E71FC3">
      <w:pPr>
        <w:spacing w:after="0" w:line="240" w:lineRule="auto"/>
      </w:pPr>
      <w:r>
        <w:separator/>
      </w:r>
    </w:p>
  </w:footnote>
  <w:footnote w:type="continuationSeparator" w:id="0">
    <w:p w:rsidR="008D6099" w:rsidRDefault="008D609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099"/>
    <w:rsid w:val="008D609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BCD23"/>
  <w15:chartTrackingRefBased/>
  <w15:docId w15:val="{0348B374-7A2C-43C8-B372-FF5209A23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2016-05-31T10:23:00Z</dcterms:created>
  <dcterms:modified xsi:type="dcterms:W3CDTF">2016-05-31T10:24:00Z</dcterms:modified>
</cp:coreProperties>
</file>